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BDB9" w14:textId="2655244C" w:rsidR="000C7FE6" w:rsidRDefault="000C7FE6" w:rsidP="00DC3734">
      <w:pP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144889088"/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410266"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024325CC" w14:textId="77777777" w:rsidR="000C7FE6" w:rsidRDefault="000C7FE6" w:rsidP="00DC373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5936B4C5" w14:textId="249379B7" w:rsidR="000C7FE6" w:rsidRDefault="000C7FE6" w:rsidP="000C7FE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0C7FE6">
        <w:rPr>
          <w:rFonts w:ascii="Arial" w:eastAsia="Batang" w:hAnsi="Arial" w:cs="Arial"/>
          <w:b/>
          <w:sz w:val="24"/>
          <w:szCs w:val="24"/>
          <w:lang w:eastAsia="zh-CN"/>
        </w:rPr>
        <w:t>Revised SID on AI/ML management phase 2</w:t>
      </w:r>
    </w:p>
    <w:p w14:paraId="22C1D29E" w14:textId="77777777" w:rsidR="000C7FE6" w:rsidRDefault="000C7FE6" w:rsidP="000C7FE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00B9C434" w14:textId="77777777" w:rsidR="000C7FE6" w:rsidRDefault="000C7FE6" w:rsidP="000C7FE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71A8B955" w14:textId="77777777" w:rsidR="000C7FE6" w:rsidRDefault="000C7FE6" w:rsidP="000C7FE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6.3.5</w:t>
      </w:r>
    </w:p>
    <w:p w14:paraId="376B1402" w14:textId="77777777" w:rsidR="000C7FE6" w:rsidRDefault="000C7FE6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3ED0DE90" w14:textId="6AD98FB5" w:rsidR="00D03D25" w:rsidRPr="00421B92" w:rsidRDefault="00D03D25" w:rsidP="00D03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58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Pr="003840DD">
        <w:rPr>
          <w:b/>
          <w:i/>
          <w:noProof/>
          <w:sz w:val="28"/>
          <w:szCs w:val="28"/>
        </w:rPr>
        <w:t>S5-24</w:t>
      </w:r>
      <w:r w:rsidR="00636EE9">
        <w:rPr>
          <w:b/>
          <w:i/>
          <w:noProof/>
          <w:sz w:val="28"/>
          <w:szCs w:val="28"/>
        </w:rPr>
        <w:t>7222</w:t>
      </w:r>
    </w:p>
    <w:p w14:paraId="6DF707F0" w14:textId="291390BA" w:rsidR="00D03D25" w:rsidRPr="00421B92" w:rsidRDefault="00D03D25" w:rsidP="00D03D25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Orlando, USA, 18 – 22 Nov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246129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38F862EC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2BF7BE65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5A4FE72E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64BC48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2197F791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E012E3F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1F4DF171" w14:textId="77777777" w:rsidR="00D03D25" w:rsidRDefault="00D03D25" w:rsidP="00A57BA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6802F0F" w14:textId="3E53017C" w:rsidR="00A57BA1" w:rsidRPr="00421B92" w:rsidRDefault="00A57BA1" w:rsidP="00A57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57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3840DD" w:rsidRPr="003840DD">
        <w:rPr>
          <w:b/>
          <w:i/>
          <w:noProof/>
          <w:sz w:val="28"/>
          <w:szCs w:val="28"/>
        </w:rPr>
        <w:t>S5-24</w:t>
      </w:r>
      <w:r w:rsidR="00020AA2">
        <w:rPr>
          <w:b/>
          <w:i/>
          <w:noProof/>
          <w:sz w:val="28"/>
          <w:szCs w:val="28"/>
        </w:rPr>
        <w:t>6129</w:t>
      </w:r>
    </w:p>
    <w:p w14:paraId="2E9A3B20" w14:textId="4D9F88AC" w:rsidR="00A57BA1" w:rsidRPr="00421B92" w:rsidRDefault="00A57BA1" w:rsidP="00A57BA1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Hyderabad, India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4 - 18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840DD"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240965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6DDB0B05" w14:textId="5B8EA8E4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F12"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0742BB33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145B16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F7205F" w14:textId="114151E9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3840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2A899128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D1158DD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5955405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05A2A05" w14:textId="7D8AEC39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1" w:name="_Hlk178689856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bookmarkEnd w:id="1"/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lastRenderedPageBreak/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lastRenderedPageBreak/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6EAD2760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</w:t>
      </w:r>
      <w:r w:rsidR="001E3112">
        <w:t>/delivery</w:t>
      </w:r>
      <w:r w:rsidR="00532181" w:rsidRPr="00606E3A">
        <w:t xml:space="preserve"> in </w:t>
      </w:r>
      <w:r w:rsidR="001E3112">
        <w:t>RAN</w:t>
      </w:r>
      <w:r w:rsidR="00532181" w:rsidRPr="00606E3A">
        <w:t xml:space="preserve"> (</w:t>
      </w:r>
      <w:proofErr w:type="spellStart"/>
      <w:r w:rsidR="008B29E8">
        <w:t>FS_NR_AIML_air</w:t>
      </w:r>
      <w:proofErr w:type="spellEnd"/>
      <w:r w:rsidR="008B29E8">
        <w:t>,</w:t>
      </w:r>
      <w:r w:rsidR="008B29E8" w:rsidRPr="008B29E8">
        <w:rPr>
          <w:rFonts w:asciiTheme="minorHAnsi" w:eastAsia="DengXian" w:hAnsi="Calibri" w:cstheme="minorBidi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="008B29E8" w:rsidRPr="008B29E8">
        <w:rPr>
          <w:lang w:val="en-US"/>
        </w:rPr>
        <w:t>NR_AIML_air</w:t>
      </w:r>
      <w:proofErr w:type="spellEnd"/>
      <w:r w:rsidR="008B29E8" w:rsidRPr="008B29E8">
        <w:rPr>
          <w:lang w:val="en-US"/>
        </w:rPr>
        <w:t>-Core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60ABD95C" w14:textId="2CF232BE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5AB47ED4" w14:textId="4592D932" w:rsidR="008B29E8" w:rsidRDefault="00D04178" w:rsidP="008B29E8">
      <w:pPr>
        <w:ind w:left="1440" w:hanging="1170"/>
      </w:pPr>
      <w:r w:rsidRPr="00606E3A">
        <w:t>WT-3.1.</w:t>
      </w:r>
      <w:r w:rsidRPr="00606E3A">
        <w:tab/>
        <w:t>MDA (Management Data Analytics)</w:t>
      </w:r>
      <w:r w:rsidR="001E3112">
        <w:t>,</w:t>
      </w:r>
      <w:r w:rsidRPr="00606E3A">
        <w:t xml:space="preserve">  (SA5</w:t>
      </w:r>
      <w:r w:rsidR="008B29E8">
        <w:t xml:space="preserve">, eMDAS </w:t>
      </w:r>
      <w:r w:rsidR="00013F12">
        <w:t xml:space="preserve">(Enhancements of Management Data Analytics Service) </w:t>
      </w:r>
      <w:r w:rsidR="008B29E8">
        <w:t>WID 910027</w:t>
      </w:r>
      <w:r w:rsidR="00013F12">
        <w:t>).</w:t>
      </w:r>
    </w:p>
    <w:p w14:paraId="3BBE8A8B" w14:textId="542C4B47" w:rsidR="00D04178" w:rsidRPr="00606E3A" w:rsidRDefault="008B29E8" w:rsidP="008B29E8">
      <w:pPr>
        <w:ind w:left="1440" w:hanging="1170"/>
      </w:pPr>
      <w:r>
        <w:tab/>
      </w:r>
    </w:p>
    <w:p w14:paraId="17D5D475" w14:textId="6F9EE562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3DD2D471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5C2CC5FF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3CB4A466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913B1F2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039E8967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C543B43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0C3E467E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40DB0A4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923234A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512A26E6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4A2038A6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3C8EB771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6E011CDD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2E31F58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108C569B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0DC3186A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3572BCD5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5F79096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14A6D2C7" w:rsidR="00AD3DA9" w:rsidRDefault="00AD3DA9">
            <w:r>
              <w:lastRenderedPageBreak/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6729E11A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23614F3F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4ADD35AF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6117030F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0C2E2390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409EAE3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3B8508B1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9AB3C73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393AF2ED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25863E59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2DA33FF6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0D45D7">
              <w:t>6</w:t>
            </w:r>
          </w:p>
          <w:p w14:paraId="13EB535A" w14:textId="6AD99050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r w:rsidR="000D45D7">
              <w:t>Dec</w:t>
            </w:r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378245FF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1E3112">
              <w:t>6</w:t>
            </w:r>
          </w:p>
          <w:p w14:paraId="22BF504C" w14:textId="1BC42812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r w:rsidR="001E3112">
              <w:t>Dec</w:t>
            </w:r>
            <w:r w:rsidR="0099041F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16110" w14:textId="77777777" w:rsidR="009A30F8" w:rsidRDefault="009A30F8">
      <w:r>
        <w:separator/>
      </w:r>
    </w:p>
  </w:endnote>
  <w:endnote w:type="continuationSeparator" w:id="0">
    <w:p w14:paraId="2B30FC32" w14:textId="77777777" w:rsidR="009A30F8" w:rsidRDefault="009A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4A5C" w14:textId="77777777" w:rsidR="009A30F8" w:rsidRDefault="009A30F8">
      <w:r>
        <w:separator/>
      </w:r>
    </w:p>
  </w:footnote>
  <w:footnote w:type="continuationSeparator" w:id="0">
    <w:p w14:paraId="74DF1F81" w14:textId="77777777" w:rsidR="009A30F8" w:rsidRDefault="009A3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80864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9749721">
    <w:abstractNumId w:val="10"/>
  </w:num>
  <w:num w:numId="3" w16cid:durableId="1285650614">
    <w:abstractNumId w:val="8"/>
  </w:num>
  <w:num w:numId="4" w16cid:durableId="370158012">
    <w:abstractNumId w:val="5"/>
  </w:num>
  <w:num w:numId="5" w16cid:durableId="1830317825">
    <w:abstractNumId w:val="16"/>
  </w:num>
  <w:num w:numId="6" w16cid:durableId="1372147796">
    <w:abstractNumId w:val="14"/>
  </w:num>
  <w:num w:numId="7" w16cid:durableId="224338795">
    <w:abstractNumId w:val="4"/>
  </w:num>
  <w:num w:numId="8" w16cid:durableId="1560358715">
    <w:abstractNumId w:val="13"/>
  </w:num>
  <w:num w:numId="9" w16cid:durableId="1008140913">
    <w:abstractNumId w:val="3"/>
  </w:num>
  <w:num w:numId="10" w16cid:durableId="518737328">
    <w:abstractNumId w:val="7"/>
  </w:num>
  <w:num w:numId="11" w16cid:durableId="246960185">
    <w:abstractNumId w:val="15"/>
  </w:num>
  <w:num w:numId="12" w16cid:durableId="735667912">
    <w:abstractNumId w:val="9"/>
  </w:num>
  <w:num w:numId="13" w16cid:durableId="341276594">
    <w:abstractNumId w:val="12"/>
  </w:num>
  <w:num w:numId="14" w16cid:durableId="767194624">
    <w:abstractNumId w:val="6"/>
  </w:num>
  <w:num w:numId="15" w16cid:durableId="253517154">
    <w:abstractNumId w:val="1"/>
  </w:num>
  <w:num w:numId="16" w16cid:durableId="1616329069">
    <w:abstractNumId w:val="11"/>
  </w:num>
  <w:num w:numId="17" w16cid:durableId="1543900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wUAoSZ++y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13F12"/>
    <w:rsid w:val="000205C5"/>
    <w:rsid w:val="00020AA2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1A82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C7FE6"/>
    <w:rsid w:val="000D122A"/>
    <w:rsid w:val="000D19F3"/>
    <w:rsid w:val="000D45D7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57BA1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3112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6F0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27CC1"/>
    <w:rsid w:val="0033027D"/>
    <w:rsid w:val="003308D2"/>
    <w:rsid w:val="00331980"/>
    <w:rsid w:val="0033353E"/>
    <w:rsid w:val="00335FB2"/>
    <w:rsid w:val="003369AB"/>
    <w:rsid w:val="00344158"/>
    <w:rsid w:val="003442EC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40DD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3BB9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266"/>
    <w:rsid w:val="0041059C"/>
    <w:rsid w:val="00411698"/>
    <w:rsid w:val="004117D3"/>
    <w:rsid w:val="004125BC"/>
    <w:rsid w:val="004133C3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4253"/>
    <w:rsid w:val="006254C4"/>
    <w:rsid w:val="006323BE"/>
    <w:rsid w:val="00632ACC"/>
    <w:rsid w:val="006340B3"/>
    <w:rsid w:val="00635217"/>
    <w:rsid w:val="00636EE9"/>
    <w:rsid w:val="0064090B"/>
    <w:rsid w:val="006418C6"/>
    <w:rsid w:val="00641ED8"/>
    <w:rsid w:val="00642D4D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4281"/>
    <w:rsid w:val="0067657C"/>
    <w:rsid w:val="006809B3"/>
    <w:rsid w:val="00681130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36C2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9E8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0665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0F8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2B6A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57BA1"/>
    <w:rsid w:val="00A64E0B"/>
    <w:rsid w:val="00A6656B"/>
    <w:rsid w:val="00A70E1E"/>
    <w:rsid w:val="00A72AD6"/>
    <w:rsid w:val="00A73257"/>
    <w:rsid w:val="00A7409B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C7E4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1476B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2A83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672B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1EA4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1AB1"/>
    <w:rsid w:val="00CC72A4"/>
    <w:rsid w:val="00CD0B84"/>
    <w:rsid w:val="00CD2DB8"/>
    <w:rsid w:val="00CD3153"/>
    <w:rsid w:val="00CD5F16"/>
    <w:rsid w:val="00CE0EBD"/>
    <w:rsid w:val="00CE5A5B"/>
    <w:rsid w:val="00CE70EC"/>
    <w:rsid w:val="00CF2C79"/>
    <w:rsid w:val="00CF378D"/>
    <w:rsid w:val="00CF6810"/>
    <w:rsid w:val="00CF7F68"/>
    <w:rsid w:val="00D03537"/>
    <w:rsid w:val="00D03D25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81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3206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3734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3F67"/>
    <w:rsid w:val="00E34C82"/>
    <w:rsid w:val="00E367DB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3E38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1436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1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811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811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811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11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11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1130"/>
    <w:pPr>
      <w:outlineLvl w:val="5"/>
    </w:pPr>
  </w:style>
  <w:style w:type="paragraph" w:styleId="Heading7">
    <w:name w:val="heading 7"/>
    <w:basedOn w:val="H6"/>
    <w:next w:val="Normal"/>
    <w:qFormat/>
    <w:rsid w:val="00681130"/>
    <w:pPr>
      <w:outlineLvl w:val="6"/>
    </w:pPr>
  </w:style>
  <w:style w:type="paragraph" w:styleId="Heading8">
    <w:name w:val="heading 8"/>
    <w:basedOn w:val="Heading1"/>
    <w:next w:val="Normal"/>
    <w:qFormat/>
    <w:rsid w:val="006811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11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811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811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811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81130"/>
    <w:pPr>
      <w:spacing w:before="180"/>
      <w:ind w:left="2693" w:hanging="2693"/>
    </w:pPr>
    <w:rPr>
      <w:b/>
    </w:rPr>
  </w:style>
  <w:style w:type="paragraph" w:styleId="TOC1">
    <w:name w:val="toc 1"/>
    <w:semiHidden/>
    <w:rsid w:val="006811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811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81130"/>
    <w:pPr>
      <w:ind w:left="1701" w:hanging="1701"/>
    </w:pPr>
  </w:style>
  <w:style w:type="paragraph" w:styleId="TOC4">
    <w:name w:val="toc 4"/>
    <w:basedOn w:val="TOC3"/>
    <w:semiHidden/>
    <w:rsid w:val="00681130"/>
    <w:pPr>
      <w:ind w:left="1418" w:hanging="1418"/>
    </w:pPr>
  </w:style>
  <w:style w:type="paragraph" w:styleId="TOC3">
    <w:name w:val="toc 3"/>
    <w:basedOn w:val="TOC2"/>
    <w:semiHidden/>
    <w:rsid w:val="00681130"/>
    <w:pPr>
      <w:ind w:left="1134" w:hanging="1134"/>
    </w:pPr>
  </w:style>
  <w:style w:type="paragraph" w:styleId="TOC2">
    <w:name w:val="toc 2"/>
    <w:basedOn w:val="TOC1"/>
    <w:semiHidden/>
    <w:rsid w:val="006811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1130"/>
    <w:pPr>
      <w:ind w:left="284"/>
    </w:pPr>
  </w:style>
  <w:style w:type="paragraph" w:styleId="Index1">
    <w:name w:val="index 1"/>
    <w:basedOn w:val="Normal"/>
    <w:semiHidden/>
    <w:rsid w:val="00681130"/>
    <w:pPr>
      <w:keepLines/>
      <w:spacing w:after="0"/>
    </w:pPr>
  </w:style>
  <w:style w:type="paragraph" w:customStyle="1" w:styleId="ZH">
    <w:name w:val="ZH"/>
    <w:rsid w:val="006811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81130"/>
    <w:pPr>
      <w:outlineLvl w:val="9"/>
    </w:pPr>
  </w:style>
  <w:style w:type="paragraph" w:styleId="ListNumber2">
    <w:name w:val="List Number 2"/>
    <w:basedOn w:val="ListNumber"/>
    <w:rsid w:val="00681130"/>
    <w:pPr>
      <w:ind w:left="851"/>
    </w:pPr>
  </w:style>
  <w:style w:type="character" w:styleId="FootnoteReference">
    <w:name w:val="footnote reference"/>
    <w:basedOn w:val="DefaultParagraphFont"/>
    <w:semiHidden/>
    <w:rsid w:val="00681130"/>
    <w:rPr>
      <w:b/>
      <w:position w:val="6"/>
      <w:sz w:val="16"/>
    </w:rPr>
  </w:style>
  <w:style w:type="paragraph" w:styleId="FootnoteText">
    <w:name w:val="footnote text"/>
    <w:basedOn w:val="Normal"/>
    <w:semiHidden/>
    <w:rsid w:val="006811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81130"/>
    <w:pPr>
      <w:jc w:val="center"/>
    </w:pPr>
  </w:style>
  <w:style w:type="paragraph" w:customStyle="1" w:styleId="TF">
    <w:name w:val="TF"/>
    <w:basedOn w:val="TH"/>
    <w:rsid w:val="00681130"/>
    <w:pPr>
      <w:keepNext w:val="0"/>
      <w:spacing w:before="0" w:after="240"/>
    </w:pPr>
  </w:style>
  <w:style w:type="paragraph" w:customStyle="1" w:styleId="NO">
    <w:name w:val="NO"/>
    <w:basedOn w:val="Normal"/>
    <w:rsid w:val="00681130"/>
    <w:pPr>
      <w:keepLines/>
      <w:ind w:left="1135" w:hanging="851"/>
    </w:pPr>
  </w:style>
  <w:style w:type="paragraph" w:styleId="TOC9">
    <w:name w:val="toc 9"/>
    <w:basedOn w:val="TOC8"/>
    <w:semiHidden/>
    <w:rsid w:val="00681130"/>
    <w:pPr>
      <w:ind w:left="1418" w:hanging="1418"/>
    </w:pPr>
  </w:style>
  <w:style w:type="paragraph" w:customStyle="1" w:styleId="EX">
    <w:name w:val="EX"/>
    <w:basedOn w:val="Normal"/>
    <w:rsid w:val="00681130"/>
    <w:pPr>
      <w:keepLines/>
      <w:ind w:left="1702" w:hanging="1418"/>
    </w:pPr>
  </w:style>
  <w:style w:type="paragraph" w:customStyle="1" w:styleId="FP">
    <w:name w:val="FP"/>
    <w:basedOn w:val="Normal"/>
    <w:rsid w:val="00681130"/>
    <w:pPr>
      <w:spacing w:after="0"/>
    </w:pPr>
  </w:style>
  <w:style w:type="paragraph" w:customStyle="1" w:styleId="LD">
    <w:name w:val="LD"/>
    <w:rsid w:val="006811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81130"/>
    <w:pPr>
      <w:spacing w:after="0"/>
    </w:pPr>
  </w:style>
  <w:style w:type="paragraph" w:customStyle="1" w:styleId="EW">
    <w:name w:val="EW"/>
    <w:basedOn w:val="EX"/>
    <w:rsid w:val="00681130"/>
    <w:pPr>
      <w:spacing w:after="0"/>
    </w:pPr>
  </w:style>
  <w:style w:type="paragraph" w:styleId="TOC6">
    <w:name w:val="toc 6"/>
    <w:basedOn w:val="TOC5"/>
    <w:next w:val="Normal"/>
    <w:semiHidden/>
    <w:rsid w:val="00681130"/>
    <w:pPr>
      <w:ind w:left="1985" w:hanging="1985"/>
    </w:pPr>
  </w:style>
  <w:style w:type="paragraph" w:styleId="TOC7">
    <w:name w:val="toc 7"/>
    <w:basedOn w:val="TOC6"/>
    <w:next w:val="Normal"/>
    <w:semiHidden/>
    <w:rsid w:val="00681130"/>
    <w:pPr>
      <w:ind w:left="2268" w:hanging="2268"/>
    </w:pPr>
  </w:style>
  <w:style w:type="paragraph" w:styleId="ListBullet2">
    <w:name w:val="List Bullet 2"/>
    <w:basedOn w:val="ListBullet"/>
    <w:rsid w:val="00681130"/>
    <w:pPr>
      <w:ind w:left="851"/>
    </w:pPr>
  </w:style>
  <w:style w:type="paragraph" w:styleId="ListBullet3">
    <w:name w:val="List Bullet 3"/>
    <w:basedOn w:val="ListBullet2"/>
    <w:rsid w:val="00681130"/>
    <w:pPr>
      <w:ind w:left="1135"/>
    </w:pPr>
  </w:style>
  <w:style w:type="paragraph" w:styleId="ListNumber">
    <w:name w:val="List Number"/>
    <w:basedOn w:val="List"/>
    <w:rsid w:val="00681130"/>
  </w:style>
  <w:style w:type="paragraph" w:customStyle="1" w:styleId="EQ">
    <w:name w:val="EQ"/>
    <w:basedOn w:val="Normal"/>
    <w:next w:val="Normal"/>
    <w:rsid w:val="006811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11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11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11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81130"/>
    <w:pPr>
      <w:jc w:val="right"/>
    </w:pPr>
  </w:style>
  <w:style w:type="paragraph" w:customStyle="1" w:styleId="H6">
    <w:name w:val="H6"/>
    <w:basedOn w:val="Heading5"/>
    <w:next w:val="Normal"/>
    <w:rsid w:val="006811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1130"/>
    <w:pPr>
      <w:ind w:left="851" w:hanging="851"/>
    </w:pPr>
  </w:style>
  <w:style w:type="paragraph" w:customStyle="1" w:styleId="ZA">
    <w:name w:val="ZA"/>
    <w:rsid w:val="006811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811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811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811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81130"/>
    <w:pPr>
      <w:framePr w:wrap="notBeside" w:y="16161"/>
    </w:pPr>
  </w:style>
  <w:style w:type="character" w:customStyle="1" w:styleId="ZGSM">
    <w:name w:val="ZGSM"/>
    <w:rsid w:val="00681130"/>
  </w:style>
  <w:style w:type="paragraph" w:styleId="List2">
    <w:name w:val="List 2"/>
    <w:basedOn w:val="List"/>
    <w:rsid w:val="00681130"/>
    <w:pPr>
      <w:ind w:left="851"/>
    </w:pPr>
  </w:style>
  <w:style w:type="paragraph" w:customStyle="1" w:styleId="ZG">
    <w:name w:val="ZG"/>
    <w:rsid w:val="006811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81130"/>
    <w:pPr>
      <w:ind w:left="1135"/>
    </w:pPr>
  </w:style>
  <w:style w:type="paragraph" w:styleId="List4">
    <w:name w:val="List 4"/>
    <w:basedOn w:val="List3"/>
    <w:rsid w:val="00681130"/>
    <w:pPr>
      <w:ind w:left="1418"/>
    </w:pPr>
  </w:style>
  <w:style w:type="paragraph" w:styleId="List5">
    <w:name w:val="List 5"/>
    <w:basedOn w:val="List4"/>
    <w:rsid w:val="00681130"/>
    <w:pPr>
      <w:ind w:left="1702"/>
    </w:pPr>
  </w:style>
  <w:style w:type="paragraph" w:customStyle="1" w:styleId="EditorsNote">
    <w:name w:val="Editor's Note"/>
    <w:basedOn w:val="NO"/>
    <w:rsid w:val="00681130"/>
    <w:rPr>
      <w:color w:val="FF0000"/>
    </w:rPr>
  </w:style>
  <w:style w:type="paragraph" w:styleId="List">
    <w:name w:val="List"/>
    <w:basedOn w:val="Normal"/>
    <w:rsid w:val="00681130"/>
    <w:pPr>
      <w:ind w:left="568" w:hanging="284"/>
    </w:pPr>
  </w:style>
  <w:style w:type="paragraph" w:styleId="ListBullet">
    <w:name w:val="List Bullet"/>
    <w:basedOn w:val="List"/>
    <w:rsid w:val="00681130"/>
  </w:style>
  <w:style w:type="paragraph" w:styleId="ListBullet4">
    <w:name w:val="List Bullet 4"/>
    <w:basedOn w:val="ListBullet3"/>
    <w:rsid w:val="00681130"/>
    <w:pPr>
      <w:ind w:left="1418"/>
    </w:pPr>
  </w:style>
  <w:style w:type="paragraph" w:styleId="ListBullet5">
    <w:name w:val="List Bullet 5"/>
    <w:basedOn w:val="ListBullet4"/>
    <w:rsid w:val="00681130"/>
    <w:pPr>
      <w:ind w:left="1702"/>
    </w:pPr>
  </w:style>
  <w:style w:type="paragraph" w:customStyle="1" w:styleId="B1">
    <w:name w:val="B1"/>
    <w:basedOn w:val="List"/>
    <w:link w:val="B1Char"/>
    <w:rsid w:val="00681130"/>
  </w:style>
  <w:style w:type="paragraph" w:customStyle="1" w:styleId="B2">
    <w:name w:val="B2"/>
    <w:basedOn w:val="List2"/>
    <w:rsid w:val="00681130"/>
  </w:style>
  <w:style w:type="paragraph" w:customStyle="1" w:styleId="B3">
    <w:name w:val="B3"/>
    <w:basedOn w:val="List3"/>
    <w:rsid w:val="00681130"/>
  </w:style>
  <w:style w:type="paragraph" w:customStyle="1" w:styleId="B4">
    <w:name w:val="B4"/>
    <w:basedOn w:val="List4"/>
    <w:rsid w:val="00681130"/>
  </w:style>
  <w:style w:type="paragraph" w:customStyle="1" w:styleId="B5">
    <w:name w:val="B5"/>
    <w:basedOn w:val="List5"/>
    <w:rsid w:val="00681130"/>
  </w:style>
  <w:style w:type="paragraph" w:styleId="Footer">
    <w:name w:val="footer"/>
    <w:basedOn w:val="Header"/>
    <w:rsid w:val="00681130"/>
    <w:pPr>
      <w:jc w:val="center"/>
    </w:pPr>
    <w:rPr>
      <w:i/>
    </w:rPr>
  </w:style>
  <w:style w:type="paragraph" w:customStyle="1" w:styleId="ZTD">
    <w:name w:val="ZTD"/>
    <w:basedOn w:val="ZB"/>
    <w:rsid w:val="006811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10483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r2</cp:lastModifiedBy>
  <cp:revision>4</cp:revision>
  <cp:lastPrinted>2000-02-29T10:31:00Z</cp:lastPrinted>
  <dcterms:created xsi:type="dcterms:W3CDTF">2024-12-02T09:06:00Z</dcterms:created>
  <dcterms:modified xsi:type="dcterms:W3CDTF">2024-12-02T09:07:00Z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